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7A2F6">
      <w:bookmarkStart w:id="0" w:name="_GoBack"/>
      <w:bookmarkEnd w:id="0"/>
      <w:r>
        <w:rPr/>
        <w:pict>
          <v:group id="组合 26" o:spid="_x0000_s1091" o:spt="203" style="position:absolute;left:0pt;margin-left:-71.55pt;margin-top:281.85pt;height:115.9pt;width:154.8pt;z-index:251678720;mso-width-relative:page;mso-height-relative:page;" coordorigin="2581,24573" coordsize="3096,2318" o:gfxdata="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">
            <o:lock v:ext="edit" aspectratio="f"/>
            <v:rect id="矩形 11" o:spid="_x0000_s1092" o:spt="1" style="position:absolute;left:2931;top:24573;height:504;width:2747;" filled="f" stroked="f" coordsize="21600,21600" o:gfxdata="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fPHbsAAADb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5475D72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生日：199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21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group id="组合 19" o:spid="_x0000_s1093" o:spt="203" style="position:absolute;left:2581;top:24742;height:1697;width:256;" coordorigin="1258,7621" coordsize="256,169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<o:lock v:ext="edit" aspectratio="f"/>
              <v:shape id="任意多边形 12" o:spid="_x0000_s1094" style="position:absolute;left:1261;top:9152;height:166;width:248;v-text-anchor:middle;" fillcolor="#FFFFFF" filled="t" stroked="f" coordsize="4974795,3320682" o:gfxdata="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I14e5AAAA2wAA&#10;AA8AAAAAAAAAAQAgAAAAIgAAAGRycy9kb3ducmV2LnhtbFBLAQIUABQAAAAIAIdO4kAzLwWeOwAA&#10;ADkAAAAQAAAAAAAAAAEAIAAAAAgBAABkcnMvc2hhcGV4bWwueG1sUEsFBgAAAAAGAAYAWwEAALID&#10;AAAAAA==&#10;" path="m1897867,1805825l2485737,2315734,3073607,1805825,4820061,3320682,151413,3320682xm0,159634l1788328,1710812,0,3261996xm4974795,156753l4974795,3264872,3183146,1710812xm35040,0l4936434,0,2485737,2125709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3" o:spid="_x0000_s1095" style="position:absolute;left:1258;top:8128;height:212;width:248;v-text-anchor:middle;" fillcolor="#FFFFFF" filled="t" stroked="f" coordsize="648072,400516" o:gfxdata="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lZj+8AAAA&#10;2wAAAA8AAAAAAAAAAQAgAAAAIgAAAGRycy9kb3ducmV2LnhtbFBLAQIUABQAAAAIAIdO4kAzLwWe&#10;OwAAADkAAAAQAAAAAAAAAAEAIAAAAAsBAABkcnMvc2hhcGV4bWwueG1sUEsFBgAAAAAGAAYAWwEA&#10;ALUDAAAAAA==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4" o:spid="_x0000_s1096" style="position:absolute;left:1264;top:8610;height:248;width:248;v-text-anchor:middle;" fillcolor="#FFFFFF" filled="t" stroked="f" coordsize="577593,577592" o:gfxdata="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3EJytwAAANsAAAAP&#10;AAAAAAAAAAEAIAAAACIAAABkcnMvZG93bnJldi54bWxQSwECFAAUAAAACACHTuJAMy8FnjsAAAA5&#10;AAAAEAAAAAAAAAABACAAAAAGAQAAZHJzL3NoYXBleG1sLnhtbFBLBQYAAAAABgAGAFsBAACwAwAA&#10;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path/>
                <v:fill on="t" focussize="0,0"/>
                <v:stroke on="f" weight="0.25pt"/>
                <v:imagedata o:title=""/>
                <o:lock v:ext="edit" aspectratio="f"/>
              </v:shape>
              <v:shape id="任意多边形 15" o:spid="_x0000_s1097" style="position:absolute;left:1258;top:7621;height:241;width:256;v-text-anchor:middle;" fillcolor="#FFFFFF" filled="t" stroked="f" coordsize="1993900,1873250" o:gfxdata="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q/d2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5206,120048;105680,47029;94037,92630;89424,65077;84129,57462;87937,56626;91034,55171;93480,53190;95245,50620;96576,47029;46359,101113;54875,64582;46359,65480;49673,56967;52986,55697;55649,53902;57631,51549;59024,48639;17496,21751;14003,24133;12334,28062;12890,129176;15549,132424;19691,133693;139076,132765;142075,129825;142971,28805;141673,24690;138427,21998;125629,26423;27234,21410;108812,16800;135583,9065;141425,9962;146588,12438;150761,16274;153729,21132;155182,26825;155058,129300;153327,134838;150143,139541;145784,143161;140498,145388;19691,146038;13848,145141;8655,142635;4482,138829;1545,133971;92,128309;216,25804;1916,20265;5100,15532;9490,11912;14776,9684;29645,9065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v:group>
            <v:rect id="矩形 20" o:spid="_x0000_s1098" o:spt="1" style="position:absolute;left:2931;top:25073;height:504;width:2747;" filled="f" stroked="f" coordsize="21600,21600" o:gfxdata="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6A7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AEDF815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地址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：北京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 xml:space="preserve"> 东城</w:t>
                    </w:r>
                  </w:p>
                </w:txbxContent>
              </v:textbox>
            </v:rect>
            <v:rect id="_x0000_s1099" o:spid="_x0000_s1099" o:spt="1" style="position:absolute;left:2931;top:25583;height:504;width:2747;" filled="f" stroked="f" coordsize="21600,21600" o:gfxdata="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sFoL4A&#10;AADbAAAADwAAAAAAAAABACAAAAAiAAAAZHJzL2Rvd25yZXYueG1sUEsBAhQAFAAAAAgAh07iQDMv&#10;BZ47AAAAOQAAABAAAAAAAAAAAQAgAAAADQEAAGRycy9zaGFwZXhtbC54bWxQSwUGAAAAAAYABgBb&#10;AQAAtw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22DB9936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电话：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1234567890</w:t>
                    </w:r>
                  </w:p>
                </w:txbxContent>
              </v:textbox>
            </v:rect>
            <v:rect id="矩形 25" o:spid="_x0000_s1100" o:spt="1" style="position:absolute;left:2931;top:26123;height:768;width:2747;" filled="f" stroked="f" coordsize="21600,21600" o:gfxdata="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gA6O/&#10;AAAA2wAAAA8AAAAAAAAAAQAgAAAAIgAAAGRycy9kb3ducmV2LnhtbFBLAQIUABQAAAAIAIdO4kAz&#10;LwWeOwAAADkAAAAQAAAAAAAAAAEAIAAAAA4BAABkcnMvc2hhcGV4bWwueG1sUEsFBgAAAAAGAAYA&#10;WwEAALgDAAAAAA=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04A24E0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邮箱：1234567890000000</w:t>
                    </w:r>
                  </w:p>
                  <w:p w14:paraId="14A3B8E1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0000000000@163.com</w:t>
                    </w:r>
                  </w:p>
                </w:txbxContent>
              </v:textbox>
            </v:rect>
          </v:group>
        </w:pict>
      </w:r>
      <w:r>
        <w:pict>
          <v:rect id="_x0000_s1028" o:spid="_x0000_s1028" o:spt="1" style="position:absolute;left:0pt;margin-left:-73.85pt;margin-top:441.3pt;height:61.2pt;width:154.5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7E36BEF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法律资格职业证书</w:t>
                  </w:r>
                </w:p>
                <w:p w14:paraId="6CBBFF5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英语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CET-6</w:t>
                  </w:r>
                </w:p>
                <w:p w14:paraId="6F09301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计算机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熟练使用办公软件</w:t>
                  </w:r>
                </w:p>
                <w:p w14:paraId="52CB1F3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图像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熟练使用PS/AI/Lr等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会排版软件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会微信编辑推送</w:t>
                  </w:r>
                </w:p>
              </w:txbxContent>
            </v:textbox>
          </v:rect>
        </w:pict>
      </w:r>
      <w:r>
        <w:pict>
          <v:rect id="_x0000_s1026" o:spid="_x0000_s1026" o:spt="1" style="position:absolute;left:0pt;margin-left:-85.9pt;margin-top:180.05pt;height:54pt;width:127.8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BC32A1F">
                  <w:pPr>
                    <w:ind w:firstLine="600" w:firstLineChars="150"/>
                    <w:jc w:val="distribute"/>
                    <w:rPr>
                      <w:rFonts w:hint="default" w:eastAsia="微软雅黑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bCs/>
                      <w:color w:val="FFFFFF" w:themeColor="background1"/>
                      <w:kern w:val="24"/>
                      <w:sz w:val="40"/>
                      <w:szCs w:val="40"/>
                      <w:lang w:val="en-US" w:eastAsia="zh-CN"/>
                    </w:rPr>
                    <w:t>何运晨</w:t>
                  </w:r>
                </w:p>
              </w:txbxContent>
            </v:textbox>
          </v:rect>
        </w:pict>
      </w:r>
      <w:r>
        <w:pict>
          <v:rect id="矩形 21" o:spid="_x0000_s1079" o:spt="1" style="position:absolute;left:0pt;margin-left:-90.6pt;margin-top:0.55pt;height:846.7pt;width:171.75pt;mso-position-vertical-relative:page;z-index:-251643904;v-text-anchor:middle;mso-width-relative:page;mso-height-relative:page;" fillcolor="#1880B6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r>
        <w:pict>
          <v:rect id="_x0000_s1040" o:spid="_x0000_s1040" o:spt="1" style="position:absolute;left:0pt;margin-left:109.55pt;margin-top:639.35pt;height:119.5pt;width:382.6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4B7F29E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2015.03—2015.11                 为何“单独二孩”政策难以达到预期的研究</w:t>
                  </w:r>
                </w:p>
                <w:p w14:paraId="03106EBC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获得第十四届挑战杯国家一等奖</w:t>
                  </w:r>
                </w:p>
                <w:p w14:paraId="4EFB654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2015.05—2015.10           关于环保公益组织承接环保协商和司法诉讼的研究</w:t>
                  </w:r>
                </w:p>
                <w:p w14:paraId="6226133B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获得浙江工业大学大学生科技立项大赛一等奖</w:t>
                  </w:r>
                </w:p>
                <w:p w14:paraId="5303DFA7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2015.07在《楚天法制》发表某某研究法制法律类文章</w:t>
                  </w:r>
                </w:p>
                <w:p w14:paraId="4709905D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2016.06在《中国市场》发表某某研究市场营销类文章</w:t>
                  </w:r>
                </w:p>
                <w:p w14:paraId="1F050D53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group id="_x0000_s1076" o:spid="_x0000_s1076" o:spt="203" style="position:absolute;left:0pt;margin-left:112.3pt;margin-top:612.95pt;height:21.8pt;width:382.05pt;z-index:251665408;mso-width-relative:page;mso-height-relative:page;" coordorigin="6846,9249" coordsize="7641,436">
            <o:lock v:ext="edit" aspectratio="f"/>
            <v:shape id="_x0000_s1055" o:spid="_x0000_s1055" o:spt="100" style="position:absolute;left:7077;top:9249;flip:y;height:408;width:7411;v-text-anchor:middle;" fillcolor="#4A4E59" filled="t" stroked="f" coordsize="4706252,259229" o:gfxdata="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D/AjAXeAAAACwEAAA8AAAAAAAAAAQAgAAAA&#10;IgAAAGRycy9kb3ducmV2LnhtbFBLAQIUABQAAAAIAIdO4kDXEKQveAQAAHIQAAAOAAAAAAAAAAEA&#10;IAAAAC0BAABkcnMvZTJvRG9jLnhtbFBLBQYAAAAABgAGAFkBAAAX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4" o:spid="_x0000_s1054" o:spt="7" type="#_x0000_t7" style="position:absolute;left:10048;top:9249;height:408;width:358;v-text-anchor:middle;" fillcolor="#2192BC" filled="t" stroked="f" coordsize="21600,21600" o:gfxdata="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/fWt90AAAALAQAADwAAAAAAAAABACAAAAAiAAAAZHJzL2Rvd25yZXYueG1sUEsBAhQAFAAA&#10;AAgAh07iQOzes25cAgAAhgQAAA4AAAAAAAAAAQAgAAAALAEAAGRycy9lMm9Eb2MueG1sUEsFBgAA&#10;AAAGAAYAWQEAAPoF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32" o:spid="_x0000_s1053" o:spt="202" type="#_x0000_t202" style="position:absolute;left:7268;top:9301;height:384;width:2959;" filled="f" stroked="f" coordsize="21600,21600" o:gfxdata="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c1ov3YAAAACwEAAA8AAAAA&#10;AAAAAQAgAAAAIgAAAGRycy9kb3ducmV2LnhtbFBLAQIUABQAAAAIAIdO4kDQCgje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C202FF9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科研经历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Research</w:t>
                    </w:r>
                  </w:p>
                </w:txbxContent>
              </v:textbox>
            </v:shape>
            <v:shape id="_x0000_s1052" o:spid="_x0000_s1052" o:spt="7" type="#_x0000_t7" style="position:absolute;left:6846;top:9249;height:408;width:358;v-text-anchor:middle;" fillcolor="#4A4E59" filled="t" stroked="f" coordsize="21600,21600" o:gfxdata="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hDabXZAAAACwEAAA8AAAAAAAAAAQAgAAAAIgAAAGRycy9kb3ducmV2&#10;LnhtbFBLAQIUABQAAAAIAIdO4kB2Gm3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8" o:spid="_x0000_s1078" o:spt="203" style="position:absolute;left:0pt;margin-left:112.3pt;margin-top:383.2pt;height:21.85pt;width:382.05pt;z-index:251669504;mso-width-relative:page;mso-height-relative:page;" coordorigin="6846,14537" coordsize="7641,437">
            <o:lock v:ext="edit" aspectratio="f"/>
            <v:shape id="_x0000_s1047" o:spid="_x0000_s1047" o:spt="100" style="position:absolute;left:7077;top:14537;flip:y;height:408;width:7411;v-text-anchor:middle;" fillcolor="#4A4E59" filled="t" stroked="f" coordsize="4706252,259229" o:gfxdata="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PSIN0TeAAAADQEAAA8AAAAAAAAAAQAg&#10;AAAAIgAAAGRycy9kb3ducmV2LnhtbFBLAQIUABQAAAAIAIdO4kBbsDhGewQAAHIQAAAOAAAAAAAA&#10;AAEAIAAAAC0BAABkcnMvZTJvRG9jLnhtbFBLBQYAAAAABgAGAFkBAAAa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46" o:spid="_x0000_s1046" o:spt="7" type="#_x0000_t7" style="position:absolute;left:10048;top:14538;height:408;width:358;v-text-anchor:middle;" fillcolor="#2192BC" filled="t" stroked="f" coordsize="21600,21600" o:gfxdata="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99L9Jt0AAAANAQAADwAAAAAAAAABACAAAAAiAAAAZHJzL2Rvd25yZXYueG1sUEsBAhQAFAAA&#10;AAgAh07iQOy2Hd5cAgAAhgQAAA4AAAAAAAAAAQAgAAAALAEAAGRycy9lMm9Eb2MueG1sUEsFBgAA&#10;AAAGAAYAWQEAAPoF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69" o:spid="_x0000_s1045" o:spt="202" type="#_x0000_t202" style="position:absolute;left:7268;top:14590;height:384;width:2959;" filled="f" stroked="f" coordsize="21600,21600" o:gfxdata="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/1ujT2QAAAA0BAAAPAAAA&#10;AAAAAAEAIAAAACIAAABkcnMvZG93bnJldi54bWxQSwECFAAUAAAACACHTuJAiNBwYKIBAAASAwAA&#10;DgAAAAAAAAABACAAAAAoAQAAZHJzL2Uyb0RvYy54bWxQSwUGAAAAAAYABgBZAQAAPAU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C42E61D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活动荣誉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 Awards</w:t>
                    </w:r>
                  </w:p>
                </w:txbxContent>
              </v:textbox>
            </v:shape>
            <v:shape id="_x0000_s1044" o:spid="_x0000_s1044" o:spt="7" type="#_x0000_t7" style="position:absolute;left:6846;top:14538;height:408;width:358;v-text-anchor:middle;" fillcolor="#4A4E59" filled="t" stroked="f" coordsize="21600,21600" o:gfxdata="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rVPqKdoAAAANAQAADwAAAAAAAAABACAAAAAiAAAAZHJzL2Rvd25y&#10;ZXYueG1sUEsBAhQAFAAAAAgAh07iQOkFckxuAgAArgQAAA4AAAAAAAAAAQAgAAAAKQEAAGRycy9l&#10;Mm9Eb2MueG1sUEsFBgAAAAAGAAYAWQEAAAkG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pict>
          <v:rect id="_x0000_s1039" o:spid="_x0000_s1039" o:spt="1" style="position:absolute;left:0pt;margin-left:111.1pt;margin-top:419.6pt;height:43.2pt;width:382.7pt;z-index:251674624;mso-width-relative:page;mso-height-relative:page;" filled="f" stroked="f" coordsize="21600,21600" o:gfxdata="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JbkV5LbAAAADQEAAA8AAAAAAAAAAQAgAAAAIgAAAGRycy9kb3ducmV2Lnht&#10;bFBLAQIUABQAAAAIAIdO4kAynXLrhAEAAO4CAAAOAAAAAAAAAAEAIAAAACoBAABkcnMvZTJvRG9j&#10;LnhtbFBLBQYAAAAABgAGAFkBAAAg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2A362EC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浙江工业大学校辩论队-辩论队队长                       201X.0X—201X.0X    </w:t>
                  </w:r>
                </w:p>
                <w:p w14:paraId="4F7A70DD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4CDDADBC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32ABF7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浙江省法科生职业能力系列竞赛(浙江省科协主办)          201X.0X—201X.0X   </w:t>
                  </w:r>
                </w:p>
                <w:p w14:paraId="44536E45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浙江省法科生演讲赛二等奖</w:t>
                  </w:r>
                </w:p>
                <w:p w14:paraId="7768F6CE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浙江省法科生辩论赛三等奖(团队)</w:t>
                  </w:r>
                </w:p>
                <w:p w14:paraId="491C1283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浙江省法科生模拟法庭大赛三等奖(团队)</w:t>
                  </w:r>
                </w:p>
                <w:p w14:paraId="1DB25265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参与腾讯制作的法科生职场真人秀《令人心动的offer》    201X.0X—201X.0X    </w:t>
                  </w:r>
                </w:p>
                <w:p w14:paraId="33CCFD71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3AEB1829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0D32376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pict>
          <v:rect id="Rectangle 3" o:spid="_x0000_s1042" o:spt="1" style="position:absolute;left:0pt;margin-left:111.1pt;margin-top:143.5pt;height:225.95pt;width:387.2pt;z-index:251667456;v-text-anchor:middle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0399E9A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2019.02—2019.05    北京金杜律师事务所                           实习生</w:t>
                  </w:r>
                </w:p>
                <w:p w14:paraId="544839C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进行法律检索并撰写研究报告,协助律师对案件整理与分析工作</w:t>
                  </w:r>
                </w:p>
                <w:p w14:paraId="438E02A1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起草与案件相关的文件，并独立完成交接等工作</w:t>
                  </w:r>
                </w:p>
                <w:p w14:paraId="4807DAE4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2017.11—2018.03    北京京师律师事务所                           实习生</w:t>
                  </w:r>
                </w:p>
                <w:p w14:paraId="4B12243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起草与审核合同，如新媒体推广服务合同及建筑工程设计合同等</w:t>
                  </w:r>
                </w:p>
                <w:p w14:paraId="738DA2FC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参与承办离婚纠纷等民事案件</w:t>
                  </w:r>
                </w:p>
                <w:p w14:paraId="301D8658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2017.09—2018.07    北航法律公益服务中心                     学生负责人</w:t>
                  </w:r>
                </w:p>
                <w:p w14:paraId="3B0108EF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独立负责一起民事诉讼纠纷房屋租赁合同纠纷</w:t>
                  </w:r>
                </w:p>
                <w:p w14:paraId="6EF58708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参与海淀区人民法院法律援助活动，为当事人提供法律咨询并协助其立案</w:t>
                  </w:r>
                </w:p>
                <w:p w14:paraId="2E21EA9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2016.05—2016.08    浙江省高级人民法院                           实习生</w:t>
                  </w:r>
                </w:p>
                <w:p w14:paraId="5F2FDA37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参与知识产权庭的案卷整理、统计、分析、归档</w:t>
                  </w:r>
                </w:p>
                <w:p w14:paraId="0DB9E0A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协助法官完成部分知识产权等民商事案件</w:t>
                  </w:r>
                </w:p>
                <w:p w14:paraId="6E50D7CA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27B99A11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4778275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3" o:spid="_x0000_s1043" o:spt="1" style="position:absolute;left:0pt;margin-left:111.3pt;margin-top:4.2pt;height:97.2pt;width:385.4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4E463916">
                  <w:pPr>
                    <w:pStyle w:val="3"/>
                    <w:spacing w:before="0" w:beforeAutospacing="0" w:after="0" w:afterAutospacing="0" w:line="360" w:lineRule="exact"/>
                    <w:rPr>
                      <w:rFonts w:hint="eastAsia" w:ascii="微软雅黑" w:hAnsi="微软雅黑" w:eastAsia="微软雅黑" w:cs="微软雅黑"/>
                      <w:b/>
                      <w:bCs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7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.09—20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 xml:space="preserve">.6    北京航空航天大学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研究生</w:t>
                  </w:r>
                </w:p>
                <w:p w14:paraId="60C039E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通过推免方式攻读法学硕士学位</w:t>
                  </w:r>
                </w:p>
                <w:p w14:paraId="54826BF6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  <w:t>2017.09—2020.6    浙江工业大学                                     本科</w:t>
                  </w:r>
                </w:p>
                <w:p w14:paraId="2DA9ADD3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在校期间担任法学院团学会副主席、校辩论队队长等职务</w:t>
                  </w:r>
                </w:p>
                <w:p w14:paraId="305E8AD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荣获浙江省政府奖学金、世界华语辩论锦标赛浙江赛区单场最佳辩手等荣誉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74" o:spid="_x0000_s1074" o:spt="203" style="position:absolute;left:0pt;margin-left:112.3pt;margin-top:-26.75pt;height:26.85pt;width:382.05pt;z-index:251662336;mso-width-relative:page;mso-height-relative:page;" coordorigin="4329,1644" coordsize="7641,537">
            <o:lock v:ext="edit" aspectratio="f"/>
            <v:shape id="_x0000_s1063" o:spid="_x0000_s1063" o:spt="100" style="position:absolute;left:4560;top:1644;flip:y;height:408;width:7411;v-text-anchor:middle;" fillcolor="#4A4E59" filled="t" stroked="f" coordsize="4706252,259229" o:gfxdata="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D2qOnT3QAAAAkBAAAPAAAAAAAAAAEA&#10;IAAAACIAAABkcnMvZG93bnJldi54bWxQSwECFAAUAAAACACHTuJAqRAUmX0EAAByEAAADgAAAAAA&#10;AAABACAAAAAsAQAAZHJzL2Uyb0RvYy54bWxQSwUGAAAAAAYABgBZAQAAGwgAAAAA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62" o:spid="_x0000_s1062" o:spt="7" type="#_x0000_t7" style="position:absolute;left:7531;top:1653;height:408;width:358;v-text-anchor:middle;" fillcolor="#2192BC" filled="t" stroked="f" coordsize="21600,21600" o:gfxdata="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TJEFq2wAAAAkBAAAPAAAAAAAAAAEAIAAAACIAAABkcnMvZG93bnJldi54bWxQSwECFAAUAAAA&#10;CACHTuJAj3EDql0CAACGBAAADgAAAAAAAAABACAAAAAqAQAAZHJzL2Uyb0RvYy54bWxQSwUGAAAA&#10;AAYABgBZAQAA+QU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24" o:spid="_x0000_s1061" o:spt="202" type="#_x0000_t202" style="position:absolute;left:4751;top:1689;height:492;width:295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 w14:paraId="0CE71E6F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教育背景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Education</w:t>
                    </w:r>
                  </w:p>
                </w:txbxContent>
              </v:textbox>
            </v:shape>
            <v:shape id="_x0000_s1060" o:spid="_x0000_s1060" o:spt="7" type="#_x0000_t7" style="position:absolute;left:4329;top:1653;height:408;width:358;v-text-anchor:middle;" fillcolor="#4A4E59" filled="t" stroked="f" coordsize="21600,21600" o:gfxdata="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A0VfjZAAAACQEAAA8AAAAAAAAAAQAgAAAAIgAAAGRycy9kb3ducmV2&#10;LnhtbFBLAQIUABQAAAAIAIdO4kBIMSB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5" o:spid="_x0000_s1075" o:spt="203" style="position:absolute;left:0pt;margin-left:112.3pt;margin-top:114.3pt;height:21.25pt;width:382.05pt;z-index:251663360;mso-width-relative:page;mso-height-relative:page;" coordorigin="4329,4532" coordsize="7641,425">
            <o:lock v:ext="edit" aspectratio="f"/>
            <v:shape id="_x0000_s1059" o:spid="_x0000_s1059" o:spt="100" style="position:absolute;left:4560;top:4536;flip:y;height:408;width:7411;v-text-anchor:middle;" fillcolor="#4A4E59" filled="t" stroked="f" coordsize="4706252,259229" o:gfxdata="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yN92N4AAAALAQAADwAAAAAAAAAB&#10;ACAAAAAiAAAAZHJzL2Rvd25yZXYueG1sUEsBAhQAFAAAAAgAh07iQEo20Xl9BAAAchAAAA4AAAAA&#10;AAAAAQAgAAAALQEAAGRycy9lMm9Eb2MueG1sUEsFBgAAAAAGAAYAWQEAABwIAAAAAA=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8" o:spid="_x0000_s1058" o:spt="7" type="#_x0000_t7" style="position:absolute;left:7531;top:4532;height:408;width:358;v-text-anchor:middle;" fillcolor="#2192BC" filled="t" stroked="f" coordsize="21600,21600" o:gfxdata="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CDNT3dAAAACwEAAA8AAAAAAAAAAQAgAAAAIgAAAGRycy9kb3ducmV2LnhtbFBLAQIUABQA&#10;AAAIAIdO4kCPRVTyXQIAAIYEAAAOAAAAAAAAAAEAIAAAACwBAABkcnMvZTJvRG9jLnhtbFBLBQYA&#10;AAAABgAGAFkBAAD7BQ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27" o:spid="_x0000_s1057" o:spt="202" type="#_x0000_t202" style="position:absolute;left:4751;top:4573;height:384;width:2959;" filled="f" stroked="f" coordsize="21600,21600" o:gfxdata="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jeJWfYAAAACwEAAA8AAAAA&#10;AAAAAQAgAAAAIgAAAGRycy9kb3ducmV2LnhtbFBLAQIUABQAAAAIAIdO4kCTOlgH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65D77453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工作经历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Experience</w:t>
                    </w:r>
                  </w:p>
                </w:txbxContent>
              </v:textbox>
            </v:shape>
            <v:shape id="_x0000_s1056" o:spid="_x0000_s1056" o:spt="7" type="#_x0000_t7" style="position:absolute;left:4329;top:4532;height:408;width:358;v-text-anchor:middle;" fillcolor="#4A4E59" filled="t" stroked="f" coordsize="21600,21600" o:gfxdata="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N4o/2QAAAAsBAAAPAAAAAAAAAAEAIAAAACIAAABkcnMvZG93bnJl&#10;di54bWxQSwECFAAUAAAACACHTuJA6Y9LiW4CAACuBAAADgAAAAAAAAABACAAAAAoAQAAZHJzL2Uy&#10;b0RvYy54bWxQSwUGAAAAAAYABgBZAQAACAY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90" o:spid="_x0000_s1090" o:spt="203" style="position:absolute;left:0pt;margin-left:-75.5pt;margin-top:538.65pt;height:38.55pt;width:171.7pt;z-index:251666432;mso-width-relative:page;mso-height-relative:page;" coordorigin="1207,11926" coordsize="3434,771">
            <o:lock v:ext="edit" aspectratio="f"/>
            <v:rect id="_x0000_s1035" o:spid="_x0000_s1035" o:spt="1" style="position:absolute;left:1207;top:12104;height:546;width:3434;v-text-anchor:middle;" fillcolor="#2192BC" filled="t" stroked="f" coordsize="21600,21600" o:gfxdata="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K30Xx3QAAAA4BAAAPAAAAAAAAAAEAIAAAACIAAABkcnMvZG93bnJl&#10;di54bWxQSwECFAAUAAAACACHTuJAYP3iizECAABHBAAADgAAAAAAAAABACAAAAAsAQAAZHJzL2Uy&#10;b0RvYy54bWxQSwUGAAAAAAYABgBZAQAAzwUAAAAA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2" o:spid="_x0000_s1032" o:spt="5" type="#_x0000_t5" style="position:absolute;left:4340;top:11926;height:178;width:300;v-text-anchor:middle;" fillcolor="#114F65" filled="t" stroked="f" coordsize="21600,21600" o:gfxdata="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1JzdvYAAAADQEAAA8AAAAAAAAAAQAgAAAAIgAAAGRycy9kb3du&#10;cmV2LnhtbFBLAQIUABQAAAAIAIdO4kAAOJka/wEAALwDAAAOAAAAAAAAAAEAIAAAACcBAABkcnMv&#10;ZTJvRG9jLnhtbFBLBQYAAAAABgAGAFkBAACYBQAAAAA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29" o:spid="_x0000_s1029" o:spt="1" style="position:absolute;left:1207;top:11977;height:720;width:2718;v-text-anchor:middle;" filled="f" stroked="f" coordsize="21600,21600" o:gfxdata="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sKvxI2QAAAA4BAAAPAAAAAAAAAAEAIAAAACIAAABk&#10;cnMvZG93bnJldi54bWxQSwECFAAUAAAACACHTuJAP3+UWswBAABqAwAADgAAAAAAAAABACAAAAAo&#10;AQAAZHJzL2Uyb0RvYy54bWxQSwUGAAAAAAYABgBZAQAAZgUAAAAA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AB0FA58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自我评价</w:t>
                    </w:r>
                  </w:p>
                </w:txbxContent>
              </v:textbox>
            </v:rect>
          </v:group>
        </w:pict>
      </w:r>
      <w:r>
        <w:pict>
          <v:rect id="_x0000_s1027" o:spid="_x0000_s1027" o:spt="1" style="position:absolute;left:0pt;margin-left:-73.85pt;margin-top:579.3pt;height:115.2pt;width:142.85pt;z-index:251671552;mso-width-relative:page;mso-height-relative:page;" filled="f" stroked="f" coordsize="21600,21600" o:gfxdata="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UWB1RNsAAAAOAQAADwAAAAAAAAABACAAAAAiAAAAZHJzL2Rvd25y&#10;ZXYueG1sUEsBAhQAFAAAAAgAh07iQNJKSiCJAQAA7wIAAA4AAAAAAAAAAQAgAAAAKgEAAGRycy9l&#10;Mm9Eb2MueG1sUEsFBgAAAAAGAAYAWQEAACUFAAAAAA=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6820349E">
                  <w:pPr>
                    <w:pStyle w:val="3"/>
                    <w:spacing w:before="0" w:beforeAutospacing="0" w:after="0" w:afterAutospacing="0" w:line="432" w:lineRule="exact"/>
                    <w:jc w:val="left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法学知识扎实，理论能力与实践能力并重，具备良好的适应能力，勤于思考，善于沟通，乐于学习，强于毅力，热爱生活，无心安逸，希望加入有志向有温度的团队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89" o:spid="_x0000_s1089" o:spt="203" style="position:absolute;left:0pt;margin-left:-75.5pt;margin-top:396.3pt;height:43.35pt;width:171.7pt;z-index:251664384;mso-width-relative:page;mso-height-relative:page;" coordorigin="1207,9643" coordsize="3434,867">
            <o:lock v:ext="edit" aspectratio="f"/>
            <v:rect id="_x0000_s1036" o:spid="_x0000_s1036" o:spt="1" style="position:absolute;left:1207;top:9821;height:546;width:3434;v-text-anchor:middle;" fillcolor="#2192BC" filled="t" stroked="f" coordsize="21600,21600" o:gfxdata="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LgGZj9sAAAAMAQAADwAAAAAAAAABACAAAAAiAAAAZHJzL2Rvd25yZXYu&#10;eG1sUEsBAhQAFAAAAAgAh07iQPg90H4xAgAARwQAAA4AAAAAAAAAAQAgAAAAKgEAAGRycy9lMm9E&#10;b2MueG1sUEsFBgAAAAAGAAYAWQEAAM0FAAAAAA==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3" o:spid="_x0000_s1033" o:spt="5" type="#_x0000_t5" style="position:absolute;left:4340;top:9643;height:178;width:300;v-text-anchor:middle;" fillcolor="#114F65" filled="t" stroked="f" coordsize="21600,21600" o:gfxdata="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LRXZdoAAAALAQAADwAAAAAAAAABACAAAAAiAAAAZHJzL2Rv&#10;d25yZXYueG1sUEsBAhQAFAAAAAgAh07iQK0EWVf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0" o:spid="_x0000_s1030" o:spt="1" style="position:absolute;left:1207;top:9675;height:835;width:2611;v-text-anchor:middle;" filled="f" stroked="f" coordsize="21600,21600" o:gfxdata="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d8AS9oAAAAMAQAADwAAAAAAAAABACAAAAAiAAAA&#10;ZHJzL2Rvd25yZXYueG1sUEsBAhQAFAAAAAgAh07iQF8cuorMAQAAagMAAA4AAAAAAAAAAQAgAAAA&#10;KQEAAGRycy9lMm9Eb2MueG1sUEsFBgAAAAAGAAYAWQEAAGcFAAAAAA=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EBD3E84">
                    <w:pPr>
                      <w:pStyle w:val="3"/>
                      <w:spacing w:before="0" w:beforeAutospacing="0" w:after="0" w:afterAutospacing="0"/>
                      <w:rPr>
                        <w:rFonts w:hint="default" w:eastAsia="微软雅黑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  <w:lang w:val="en-US" w:eastAsia="zh-CN"/>
                      </w:rPr>
                      <w:t>专业技能</w:t>
                    </w:r>
                  </w:p>
                </w:txbxContent>
              </v:textbox>
            </v:rect>
          </v:group>
        </w:pict>
      </w:r>
      <w:r>
        <w:rPr>
          <w:sz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9248775</wp:posOffset>
            </wp:positionV>
            <wp:extent cx="1800225" cy="354330"/>
            <wp:effectExtent l="0" t="0" r="0" b="0"/>
            <wp:wrapNone/>
            <wp:docPr id="28" name="图片 2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-793115</wp:posOffset>
            </wp:positionV>
            <wp:extent cx="2019300" cy="368300"/>
            <wp:effectExtent l="0" t="0" r="0" b="0"/>
            <wp:wrapNone/>
            <wp:docPr id="10" name="图片 1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-765810</wp:posOffset>
            </wp:positionV>
            <wp:extent cx="1800225" cy="354330"/>
            <wp:effectExtent l="0" t="0" r="0" b="0"/>
            <wp:wrapNone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-734695</wp:posOffset>
            </wp:positionH>
            <wp:positionV relativeFrom="paragraph">
              <wp:posOffset>289560</wp:posOffset>
            </wp:positionV>
            <wp:extent cx="1379220" cy="1858645"/>
            <wp:effectExtent l="281305" t="216535" r="219075" b="274320"/>
            <wp:wrapNone/>
            <wp:docPr id="5" name="图片 5" descr="C:/Users/86130/Desktop/何律新证件照_2_@奕小菲呐～_来自小红书网页版.jpg何律新证件照_2_@奕小菲呐～_来自小红书网页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86130/Desktop/何律新证件照_2_@奕小菲呐～_来自小红书网页版.jpg何律新证件照_2_@奕小菲呐～_来自小红书网页版"/>
                    <pic:cNvPicPr>
                      <a:picLocks noChangeAspect="1"/>
                    </pic:cNvPicPr>
                  </pic:nvPicPr>
                  <pic:blipFill>
                    <a:blip r:embed="rId6"/>
                    <a:srcRect l="547" r="547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858645"/>
                    </a:xfrm>
                    <a:prstGeom prst="rect">
                      <a:avLst/>
                    </a:prstGeom>
                    <a:grpFill/>
                    <a:ln w="571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203200" dist="38100" dir="9600000" sx="104000" sy="104000" algn="ctr" rotWithShape="0">
                        <a:prstClr val="black">
                          <a:alpha val="6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w:pict>
          <v:group id="_x0000_s1087" o:spid="_x0000_s1087" o:spt="203" style="position:absolute;left:0pt;margin-left:-75.5pt;margin-top:236.45pt;height:40.4pt;width:171.7pt;z-index:251664384;mso-width-relative:page;mso-height-relative:page;" coordorigin="1207,6452" coordsize="3434,808">
            <o:lock v:ext="edit" aspectratio="f"/>
            <v:rect id="_x0000_s1038" o:spid="_x0000_s1038" o:spt="1" style="position:absolute;left:1207;top:6630;height:546;width:3434;v-text-anchor:middle;" fillcolor="#2192BC" filled="t" stroked="f" coordsize="21600,21600" o:gfxdata="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JPBOZ3AAAAAwBAAAPAAAAAAAAAAEAIAAAACIAAABkcnMv&#10;ZG93bnJldi54bWxQSwECFAAUAAAACACHTuJA+oRyYzgCAABSBAAADgAAAAAAAAABACAAAAArAQAA&#10;ZHJzL2Uyb0RvYy54bWxQSwUGAAAAAAYABgBZAQAA1QUAAAAA&#10;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  <v:textbox>
                <w:txbxContent>
                  <w:p w14:paraId="23FF89C0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</w:p>
                </w:txbxContent>
              </v:textbox>
            </v:rect>
            <v:shape id="_x0000_s1034" o:spid="_x0000_s1034" o:spt="5" type="#_x0000_t5" style="position:absolute;left:4340;top:6452;height:178;width:300;v-text-anchor:middle;" fillcolor="#114F65" filled="t" stroked="f" coordsize="21600,21600" o:gfxdata="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5LIktoAAAALAQAADwAAAAAAAAABACAAAAAiAAAAZHJzL2Rv&#10;d25yZXYueG1sUEsBAhQAFAAAAAgAh07iQAntydr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1" o:spid="_x0000_s1031" o:spt="1" style="position:absolute;left:1207;top:6502;height:758;width:2505;v-text-anchor:middle;" filled="f" stroked="f" coordsize="21600,21600" o:gfxdata="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wxiwfaAAAACwEAAA8AAAAAAAAAAQAgAAAAIgAA&#10;AGRycy9kb3ducmV2LnhtbFBLAQIUABQAAAAIAIdO4kCh8o6YzQEAAGoDAAAOAAAAAAAAAAEAIAAA&#10;ACkBAABkcnMvZTJvRG9jLnhtbFBLBQYAAAAABgAGAFkBAABoBQAAAAA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1D9F7A46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基础信息</w:t>
                    </w:r>
                  </w:p>
                </w:txbxContent>
              </v:textbox>
            </v:rect>
          </v:group>
        </w:pict>
      </w:r>
      <w:r>
        <w:pict>
          <v:rect id="_x0000_s1037" o:spid="_x0000_s1037" o:spt="1" style="position:absolute;left:0pt;margin-left:-73.55pt;margin-top:-28.55pt;height:37.2pt;width:137.35pt;z-index:251661312;mso-width-relative:page;mso-height-relative:page;" filled="f" stroked="f" coordsize="21600,21600" o:gfxdata="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hHM13aAAAACwEAAA8AAAAAAAAAAQAgAAAAIgAAAGRycy9kb3ducmV2&#10;LnhtbFBLAQIUABQAAAAIAIdO4kBvCg19iAEAAOwCAAAOAAAAAAAAAAEAIAAAACkBAABkcnMvZTJv&#10;RG9jLnhtbFBLBQYAAAAABgAGAFkBAAAj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593CD778">
                  <w:pPr>
                    <w:pStyle w:val="3"/>
                    <w:spacing w:before="0" w:beforeAutospacing="0" w:after="0" w:afterAutospacing="0" w:line="300" w:lineRule="exact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北京航空航天大学法学院</w:t>
                  </w:r>
                </w:p>
                <w:p w14:paraId="10ED4962">
                  <w:pPr>
                    <w:pStyle w:val="3"/>
                    <w:spacing w:before="0" w:beforeAutospacing="0" w:after="0" w:afterAutospacing="0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硕士研究生</w:t>
                  </w: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52593"/>
    <w:multiLevelType w:val="singleLevel"/>
    <w:tmpl w:val="972525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9873729"/>
    <w:multiLevelType w:val="singleLevel"/>
    <w:tmpl w:val="A98737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Q1ZTViNTJhNjg2MjA3YjUxN2RlOTBjMjk2Y2M1MDUifQ=="/>
  </w:docVars>
  <w:rsids>
    <w:rsidRoot w:val="375A493F"/>
    <w:rsid w:val="000D5553"/>
    <w:rsid w:val="000D66FF"/>
    <w:rsid w:val="00127990"/>
    <w:rsid w:val="0056491B"/>
    <w:rsid w:val="007669CA"/>
    <w:rsid w:val="00843008"/>
    <w:rsid w:val="008B11F0"/>
    <w:rsid w:val="00E479B9"/>
    <w:rsid w:val="06C634BB"/>
    <w:rsid w:val="1B69589F"/>
    <w:rsid w:val="1C513839"/>
    <w:rsid w:val="1F54322D"/>
    <w:rsid w:val="290F0681"/>
    <w:rsid w:val="2F712A5F"/>
    <w:rsid w:val="375A493F"/>
    <w:rsid w:val="4D70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8212;&#21019;&#24847;&#23450;&#21046;B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92"/>
    <customShpInfo spid="_x0000_s1094"/>
    <customShpInfo spid="_x0000_s1095"/>
    <customShpInfo spid="_x0000_s1096"/>
    <customShpInfo spid="_x0000_s1097"/>
    <customShpInfo spid="_x0000_s1093"/>
    <customShpInfo spid="_x0000_s1098"/>
    <customShpInfo spid="_x0000_s1099"/>
    <customShpInfo spid="_x0000_s1100"/>
    <customShpInfo spid="_x0000_s1091"/>
    <customShpInfo spid="_x0000_s1028"/>
    <customShpInfo spid="_x0000_s1026"/>
    <customShpInfo spid="_x0000_s1079"/>
    <customShpInfo spid="_x0000_s1040"/>
    <customShpInfo spid="_x0000_s1055"/>
    <customShpInfo spid="_x0000_s1054"/>
    <customShpInfo spid="_x0000_s1053"/>
    <customShpInfo spid="_x0000_s1052"/>
    <customShpInfo spid="_x0000_s1076"/>
    <customShpInfo spid="_x0000_s1047"/>
    <customShpInfo spid="_x0000_s1046"/>
    <customShpInfo spid="_x0000_s1045"/>
    <customShpInfo spid="_x0000_s1044"/>
    <customShpInfo spid="_x0000_s1078"/>
    <customShpInfo spid="_x0000_s1039"/>
    <customShpInfo spid="_x0000_s1042"/>
    <customShpInfo spid="_x0000_s1043"/>
    <customShpInfo spid="_x0000_s1063"/>
    <customShpInfo spid="_x0000_s1062"/>
    <customShpInfo spid="_x0000_s1061"/>
    <customShpInfo spid="_x0000_s1060"/>
    <customShpInfo spid="_x0000_s1074"/>
    <customShpInfo spid="_x0000_s1059"/>
    <customShpInfo spid="_x0000_s1058"/>
    <customShpInfo spid="_x0000_s1057"/>
    <customShpInfo spid="_x0000_s1056"/>
    <customShpInfo spid="_x0000_s1075"/>
    <customShpInfo spid="_x0000_s1035"/>
    <customShpInfo spid="_x0000_s1032"/>
    <customShpInfo spid="_x0000_s1029"/>
    <customShpInfo spid="_x0000_s1090"/>
    <customShpInfo spid="_x0000_s1027"/>
    <customShpInfo spid="_x0000_s1036"/>
    <customShpInfo spid="_x0000_s1033"/>
    <customShpInfo spid="_x0000_s1030"/>
    <customShpInfo spid="_x0000_s1089"/>
    <customShpInfo spid="_x0000_s1038"/>
    <customShpInfo spid="_x0000_s1034"/>
    <customShpInfo spid="_x0000_s1031"/>
    <customShpInfo spid="_x0000_s108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简历—创意定制B.docx</Template>
  <Pages>1</Pages>
  <Words>7</Words>
  <Characters>40</Characters>
  <Lines>1</Lines>
  <Paragraphs>1</Paragraphs>
  <TotalTime>0</TotalTime>
  <ScaleCrop>false</ScaleCrop>
  <LinksUpToDate>false</LinksUpToDate>
  <CharactersWithSpaces>46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2016-03-10T05:15:00Z</dcterms:created>
  <dc:creator>Administrator</dc:creator>
  <cp:lastModifiedBy>86130</cp:lastModifiedBy>
  <dcterms:modified xsi:type="dcterms:W3CDTF">2025-05-11T10:16:53Z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462434F3E7E544C4AB6A3EF4B38493F2_12</vt:lpwstr>
  </property>
</Properties>
</file>