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A2F6">
      <w:bookmarkStart w:id="0" w:name="_GoBack"/>
      <w:bookmarkEnd w:id="0"/>
      <w:r>
        <w:pict>
          <v:rect id="_x0000_s1028" o:spid="_x0000_s1028" o:spt="1" style="position:absolute;left:0pt;margin-left:-73.85pt;margin-top:441.3pt;height:61.2pt;width:154.55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7E36BEF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法律资格职业证书</w:t>
                  </w:r>
                </w:p>
                <w:p w14:paraId="6CBBFF5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英语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CET-6</w:t>
                  </w:r>
                </w:p>
                <w:p w14:paraId="6F09301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计算机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熟练使用办公软件</w:t>
                  </w:r>
                </w:p>
                <w:p w14:paraId="52CB1F3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图像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熟练使用PS/AI/Lr等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会排版软件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：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会微信编辑推送</w:t>
                  </w:r>
                </w:p>
              </w:txbxContent>
            </v:textbox>
          </v:rect>
        </w:pict>
      </w:r>
      <w:r>
        <w:pict>
          <v:rect id="_x0000_s1026" o:spid="_x0000_s1026" o:spt="1" style="position:absolute;left:0pt;margin-left:-85.9pt;margin-top:180.05pt;height:54pt;width:127.8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2BC32A1F">
                  <w:pPr>
                    <w:ind w:firstLine="600" w:firstLineChars="150"/>
                    <w:jc w:val="distribute"/>
                    <w:rPr>
                      <w:rFonts w:hint="default" w:eastAsia="微软雅黑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/>
                      <w:b/>
                      <w:bCs/>
                      <w:color w:val="FFFFFF" w:themeColor="background1"/>
                      <w:kern w:val="24"/>
                      <w:sz w:val="40"/>
                      <w:szCs w:val="40"/>
                      <w:lang w:val="en-US" w:eastAsia="zh-CN"/>
                    </w:rPr>
                    <w:t>何美晨</w:t>
                  </w:r>
                </w:p>
              </w:txbxContent>
            </v:textbox>
          </v:rect>
        </w:pict>
      </w:r>
      <w:r>
        <w:pict>
          <v:rect id="矩形 21" o:spid="_x0000_s1079" o:spt="1" style="position:absolute;left:0pt;margin-left:-90.6pt;margin-top:0.55pt;height:843.65pt;width:171.75pt;mso-position-vertical-relative:page;z-index:-251643904;v-text-anchor:middle;mso-width-relative:page;mso-height-relative:page;" fillcolor="#4A4E59" filled="t" stroked="f" coordsize="21600,21600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pict>
          <v:rect id="_x0000_s1040" o:spid="_x0000_s1040" o:spt="1" style="position:absolute;left:0pt;margin-left:109.55pt;margin-top:639.35pt;height:119.5pt;width:382.6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4B7F29EB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2015.03—2015.11                 为何“单独二孩”政策难以达到预期的研究</w:t>
                  </w:r>
                </w:p>
                <w:p w14:paraId="03106EBC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获得第十四届挑战杯国家一等奖</w:t>
                  </w:r>
                </w:p>
                <w:p w14:paraId="4EFB654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2015.05—2015.10           关于环保公益组织承接环保协商和司法诉讼的研究</w:t>
                  </w:r>
                </w:p>
                <w:p w14:paraId="6226133B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kern w:val="2"/>
                      <w:sz w:val="18"/>
                      <w:szCs w:val="22"/>
                      <w:lang w:val="en-US" w:eastAsia="zh-CN" w:bidi="ar-SA"/>
                    </w:rPr>
                    <w:t>获得浙江工业大学大学生科技立项大赛一等奖</w:t>
                  </w:r>
                </w:p>
                <w:p w14:paraId="5303DFA7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default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2015.07在《楚天法制》发表某某研究法制法律类文章</w:t>
                  </w:r>
                </w:p>
                <w:p w14:paraId="4709905D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 w:val="0"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2016.06在《中国市场》发表某某研究市场营销类文章</w:t>
                  </w:r>
                </w:p>
                <w:p w14:paraId="1F050D53">
                  <w:pPr>
                    <w:pStyle w:val="3"/>
                    <w:numPr>
                      <w:ilvl w:val="0"/>
                      <w:numId w:val="0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Chars="0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group id="_x0000_s1076" o:spid="_x0000_s1076" o:spt="203" style="position:absolute;left:0pt;margin-left:112.3pt;margin-top:612.95pt;height:21.8pt;width:382.05pt;z-index:251665408;mso-width-relative:page;mso-height-relative:page;" coordorigin="6846,9249" coordsize="7641,436">
            <o:lock v:ext="edit" aspectratio="f"/>
            <v:shape id="_x0000_s1055" o:spid="_x0000_s1055" o:spt="100" style="position:absolute;left:7077;top:9249;flip:y;height:408;width:7411;v-text-anchor:middl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4" o:spid="_x0000_s1054" o:spt="7" type="#_x0000_t7" style="position:absolute;left:10048;top:9249;height:408;width:358;v-text-anchor:middle;" fillcolor="#F5A5A5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32" o:spid="_x0000_s1053" o:spt="202" type="#_x0000_t202" style="position:absolute;left:7268;top:9301;height:384;width:2959;" filled="f" stroked="f" coordsize="21600,21600" o:gfxdata="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c1ov3YAAAACwEAAA8AAAAA&#10;AAAAAQAgAAAAIgAAAGRycy9kb3ducmV2LnhtbFBLAQIUABQAAAAIAIdO4kDQCgje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C202FF9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科研经历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  <w:t>Research</w:t>
                    </w:r>
                  </w:p>
                </w:txbxContent>
              </v:textbox>
            </v:shape>
            <v:shape id="_x0000_s1052" o:spid="_x0000_s1052" o:spt="7" type="#_x0000_t7" style="position:absolute;left:6846;top:9249;height:408;width:358;v-text-anchor:middl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8" o:spid="_x0000_s1078" o:spt="203" style="position:absolute;left:0pt;margin-left:112.3pt;margin-top:383.2pt;height:21.85pt;width:382.05pt;z-index:251669504;mso-width-relative:page;mso-height-relative:page;" coordorigin="6846,14537" coordsize="7641,437">
            <o:lock v:ext="edit" aspectratio="f"/>
            <v:shape id="_x0000_s1047" o:spid="_x0000_s1047" o:spt="100" style="position:absolute;left:7077;top:14537;flip:y;height:408;width:7411;v-text-anchor:middl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46" o:spid="_x0000_s1046" o:spt="7" type="#_x0000_t7" style="position:absolute;left:10048;top:14538;height:408;width:358;v-text-anchor:middle;" fillcolor="#F5A5A5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69" o:spid="_x0000_s1045" o:spt="202" type="#_x0000_t202" style="position:absolute;left:7268;top:14590;height:384;width:2959;" filled="f" stroked="f" coordsize="21600,21600" o:gfxdata="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/1ujT2QAAAA0BAAAPAAAA&#10;AAAAAAEAIAAAACIAAABkcnMvZG93bnJldi54bWxQSwECFAAUAAAACACHTuJAiNBwYKIBAAASAwAA&#10;DgAAAAAAAAABACAAAAAoAQAAZHJzL2Uyb0RvYy54bWxQSwUGAAAAAAYABgBZAQAAPAU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C42E61D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  <w:lang w:val="en-US" w:eastAsia="zh-CN"/>
                      </w:rPr>
                      <w:t>活动荣誉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  <w:t>Awards</w:t>
                    </w:r>
                  </w:p>
                </w:txbxContent>
              </v:textbox>
            </v:shape>
            <v:shape id="_x0000_s1044" o:spid="_x0000_s1044" o:spt="7" type="#_x0000_t7" style="position:absolute;left:6846;top:14538;height:408;width:358;v-text-anchor:middl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pict>
          <v:rect id="_x0000_s1039" o:spid="_x0000_s1039" o:spt="1" style="position:absolute;left:0pt;margin-left:111.1pt;margin-top:419.6pt;height:43.2pt;width:382.7pt;z-index:251674624;mso-width-relative:page;mso-height-relative:page;" filled="f" stroked="f" coordsize="21600,21600" o:gfxdata="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JbkV5LbAAAADQEAAA8AAAAAAAAAAQAgAAAAIgAAAGRycy9kb3ducmV2Lnht&#10;bFBLAQIUABQAAAAIAIdO4kAynXLrhAEAAO4CAAAOAAAAAAAAAAEAIAAAACoBAABkcnMvZTJvRG9j&#10;LnhtbFBLBQYAAAAABgAGAFkBAAAg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2A362EC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浙江工业大学校辩论队-辩论队队长                       201X.0X—201X.0X    </w:t>
                  </w:r>
                </w:p>
                <w:p w14:paraId="4F7A70DD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4CDDADBC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32ABF71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浙江省法科生职业能力系列竞赛(浙江省科协主办)          201X.0X—201X.0X   </w:t>
                  </w:r>
                </w:p>
                <w:p w14:paraId="44536E45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浙江省法科生演讲赛二等奖</w:t>
                  </w:r>
                </w:p>
                <w:p w14:paraId="7768F6CE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浙江省法科生辩论赛三等奖(团队)</w:t>
                  </w:r>
                </w:p>
                <w:p w14:paraId="491C1283">
                  <w:pPr>
                    <w:pStyle w:val="3"/>
                    <w:numPr>
                      <w:ilvl w:val="0"/>
                      <w:numId w:val="2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浙江省法科生模拟法庭大赛三等奖(团队)</w:t>
                  </w:r>
                </w:p>
                <w:p w14:paraId="1DB25265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参与腾讯制作的法科生职场真人秀《令人心动的offer》    201X.0X—201X.0X    </w:t>
                  </w:r>
                </w:p>
                <w:p w14:paraId="33CCFD71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参加世界华语辩论锦标赛等赛事获浙江赛区单场最佳辩手</w:t>
                  </w:r>
                </w:p>
                <w:p w14:paraId="3AEB1829">
                  <w:pPr>
                    <w:numPr>
                      <w:ilvl w:val="0"/>
                      <w:numId w:val="2"/>
                    </w:numPr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带领队伍多次获得浙江省在杭高校系列辩论赛的冠军、季军</w:t>
                  </w:r>
                </w:p>
                <w:p w14:paraId="10D3237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rect id="Rectangle 3" o:spid="_x0000_s1042" o:spt="1" style="position:absolute;left:0pt;margin-left:111.1pt;margin-top:143.5pt;height:225.95pt;width:387.2pt;z-index:251667456;v-text-anchor:middle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99E9A0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2019.02—2019.05    北京金杜律师事务所                           实习生</w:t>
                  </w:r>
                </w:p>
                <w:p w14:paraId="544839C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进行法律检索并撰写研究报告,协助律师对案件整理与分析工作</w:t>
                  </w:r>
                </w:p>
                <w:p w14:paraId="438E02A1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起草与案件相关的文件，并独立完成交接等工作</w:t>
                  </w:r>
                </w:p>
                <w:p w14:paraId="4807DAE4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2017.11—2018.03    北京京师律师事务所                           实习生</w:t>
                  </w:r>
                </w:p>
                <w:p w14:paraId="4B12243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起草与审核合同，如新媒体推广服务合同及建筑工程设计合同等</w:t>
                  </w:r>
                </w:p>
                <w:p w14:paraId="738DA2FC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参与承办离婚纠纷等民事案件</w:t>
                  </w:r>
                </w:p>
                <w:p w14:paraId="301D8658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2017.09—2018.07    北航法律公益服务中心                     学生负责人</w:t>
                  </w:r>
                </w:p>
                <w:p w14:paraId="3B0108EF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独立负责一起民事诉讼纠纷房屋租赁合同纠纷</w:t>
                  </w:r>
                </w:p>
                <w:p w14:paraId="6EF58708">
                  <w:pPr>
                    <w:pStyle w:val="3"/>
                    <w:numPr>
                      <w:ilvl w:val="0"/>
                      <w:numId w:val="1"/>
                    </w:numPr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ind w:left="420" w:leftChars="0" w:hanging="420" w:firstLineChars="0"/>
                    <w:textAlignment w:val="baseline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参与海淀区人民法院法律援助活动，为当事人提供法律咨询并协助其立案</w:t>
                  </w:r>
                </w:p>
                <w:p w14:paraId="2E21EA9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2016.05—2016.08    浙江省高级人民法院                           实习生</w:t>
                  </w:r>
                </w:p>
                <w:p w14:paraId="5F2FDA37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参与知识产权庭的案卷整理、统计、分析、归档</w:t>
                  </w:r>
                </w:p>
                <w:p w14:paraId="0DB9E0A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  <w:t>协助法官完成部分知识产权等民商事案件</w:t>
                  </w:r>
                </w:p>
                <w:p w14:paraId="6E50D7CA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27B99A11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  <w:lang w:val="en-US" w:eastAsia="zh-CN"/>
                    </w:rPr>
                  </w:pPr>
                </w:p>
                <w:p w14:paraId="4778275C">
                  <w:pPr>
                    <w:pStyle w:val="3"/>
                    <w:tabs>
                      <w:tab w:val="left" w:pos="420"/>
                      <w:tab w:val="left" w:pos="1890"/>
                      <w:tab w:val="left" w:pos="2100"/>
                    </w:tabs>
                    <w:spacing w:before="0" w:beforeAutospacing="0" w:after="0" w:afterAutospacing="0" w:line="360" w:lineRule="exact"/>
                    <w:textAlignment w:val="baseline"/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3" o:spid="_x0000_s1043" o:spt="1" style="position:absolute;left:0pt;margin-left:111.3pt;margin-top:4.2pt;height:97.2pt;width:385.4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style="mso-fit-shape-to-text:t;">
              <w:txbxContent>
                <w:p w14:paraId="4E463916">
                  <w:pPr>
                    <w:pStyle w:val="3"/>
                    <w:spacing w:before="0" w:beforeAutospacing="0" w:after="0" w:afterAutospacing="0" w:line="360" w:lineRule="exact"/>
                    <w:rPr>
                      <w:rFonts w:hint="eastAsia" w:ascii="微软雅黑" w:hAnsi="微软雅黑" w:eastAsia="微软雅黑" w:cs="微软雅黑"/>
                      <w:b/>
                      <w:bCs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7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.09—20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>20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 xml:space="preserve">.6    北京航空航天大学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</w:rPr>
                    <w:t>研究生</w:t>
                  </w:r>
                </w:p>
                <w:p w14:paraId="60C039E5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通过推免方式攻读法学硕士学位</w:t>
                  </w:r>
                </w:p>
                <w:p w14:paraId="54826BF6">
                  <w:pPr>
                    <w:pStyle w:val="6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rPr>
                      <w:rFonts w:hint="default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4A4E59"/>
                      <w:kern w:val="24"/>
                      <w:sz w:val="20"/>
                      <w:szCs w:val="20"/>
                      <w:lang w:val="en-US" w:eastAsia="zh-CN" w:bidi="ar-SA"/>
                    </w:rPr>
                    <w:t>2017.09—2020.6    浙江工业大学                                     本科</w:t>
                  </w:r>
                </w:p>
                <w:p w14:paraId="2DA9ADD3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在校期间担任法学院团学会副主席、校辩论队队长等职务</w:t>
                  </w:r>
                </w:p>
                <w:p w14:paraId="305E8AD0">
                  <w:pPr>
                    <w:pStyle w:val="6"/>
                    <w:numPr>
                      <w:ilvl w:val="0"/>
                      <w:numId w:val="1"/>
                    </w:numPr>
                    <w:spacing w:line="360" w:lineRule="exact"/>
                    <w:ind w:left="420" w:leftChars="0" w:hanging="420" w:firstLineChars="0"/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595959"/>
                      <w:sz w:val="18"/>
                    </w:rPr>
                    <w:t>荣获浙江省政府奖学金、世界华语辩论锦标赛浙江赛区单场最佳辩手等荣誉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74" o:spid="_x0000_s1074" o:spt="203" style="position:absolute;left:0pt;margin-left:112.3pt;margin-top:-26.75pt;height:26.85pt;width:382.05pt;z-index:251662336;mso-width-relative:page;mso-height-relative:page;" coordorigin="4329,1644" coordsize="7641,537">
            <o:lock v:ext="edit" aspectratio="f"/>
            <v:shape id="_x0000_s1063" o:spid="_x0000_s1063" o:spt="100" style="position:absolute;left:4560;top:1644;flip:y;height:408;width:7411;v-text-anchor:middl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62" o:spid="_x0000_s1062" o:spt="7" type="#_x0000_t7" style="position:absolute;left:7531;top:1653;height:408;width:358;v-text-anchor:middle;" fillcolor="#F5A5A5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24" o:spid="_x0000_s1061" o:spt="202" type="#_x0000_t202" style="position:absolute;left:4751;top:1689;height:492;width:295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0CE71E6F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教育背景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  <w:t>Education</w:t>
                    </w:r>
                  </w:p>
                </w:txbxContent>
              </v:textbox>
            </v:shape>
            <v:shape id="_x0000_s1060" o:spid="_x0000_s1060" o:spt="7" type="#_x0000_t7" style="position:absolute;left:4329;top:1653;height:408;width:358;v-text-anchor:middl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75" o:spid="_x0000_s1075" o:spt="203" style="position:absolute;left:0pt;margin-left:112.3pt;margin-top:114.3pt;height:21.25pt;width:382.05pt;z-index:251663360;mso-width-relative:page;mso-height-relative:page;" coordorigin="4329,4532" coordsize="7641,425">
            <o:lock v:ext="edit" aspectratio="f"/>
            <v:shape id="_x0000_s1059" o:spid="_x0000_s1059" o:spt="100" style="position:absolute;left:4560;top:4536;flip:y;height:408;width:7411;v-text-anchor:middl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path="m1770532,259229l4706252,259229,4706252,175455,2174549,175455,2074433,0,2072579,0,1770532,0,1072994,0,553294,0,0,0,142202,258866,415551,258866,1072994,258866,1770532,258866xe">
              <v:path o:connecttype="segments" o:connectlocs="1770499,259227;4706166,259227;4706166,175453;2174509,175453;2074395,0;2072541,0;1770499,0;1072974,0;553283,0;0,0;142199,258864;415543,258864;1072974,258864;1770499,258864" o:connectangles="0,0,0,0,0,0,0,0,0,0,0,0,0,0"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  <v:shape id="_x0000_s1058" o:spid="_x0000_s1058" o:spt="7" type="#_x0000_t7" style="position:absolute;left:7531;top:4532;height:408;width:358;v-text-anchor:middle;" fillcolor="#F5A5A5" filled="t" stroked="f" coordsize="21600,21600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shape>
            <v:shape id="文本框 127" o:spid="_x0000_s1057" o:spt="202" type="#_x0000_t202" style="position:absolute;left:4751;top:4573;height:384;width:2959;" filled="f" stroked="f" coordsize="21600,21600" o:gfxdata="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jeJWfYAAAACwEAAA8AAAAA&#10;AAAAAQAgAAAAIgAAAGRycy9kb3ducmV2LnhtbFBLAQIUABQAAAAIAIdO4kCTOlgHogEAABIDAAAO&#10;AAAAAAAAAAEAIAAAACcBAABkcnMvZTJvRG9jLnhtbFBLBQYAAAAABgAGAFkBAAA7BQ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65D77453">
                    <w:pPr>
                      <w:pStyle w:val="3"/>
                      <w:spacing w:before="0" w:beforeAutospacing="0" w:after="0" w:afterAutospacing="0" w:line="240" w:lineRule="exact"/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FFFFF" w:themeColor="background1"/>
                        <w:kern w:val="24"/>
                      </w:rPr>
                      <w:t>工作经历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00B0F0"/>
                        <w:kern w:val="24"/>
                      </w:rPr>
                      <w:t xml:space="preserve">  </w:t>
                    </w: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color w:val="F5A5A5"/>
                        <w:kern w:val="24"/>
                      </w:rPr>
                      <w:t>Experience</w:t>
                    </w:r>
                  </w:p>
                </w:txbxContent>
              </v:textbox>
            </v:shape>
            <v:shape id="_x0000_s1056" o:spid="_x0000_s1056" o:spt="7" type="#_x0000_t7" style="position:absolute;left:4329;top:4532;height:408;width:358;v-text-anchor:middl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41943f" offset="0.684015748031496pt,1.87937007874016pt" offset2="0pt,0pt" origin="0f,0f" matrix="66191f,0f,0f,66191f,0,0"/>
            </v:shape>
          </v:group>
        </w:pict>
      </w:r>
      <w:r>
        <w:rPr>
          <w:sz w:val="21"/>
        </w:rPr>
        <w:pict>
          <v:group id="_x0000_s1090" o:spid="_x0000_s1090" o:spt="203" style="position:absolute;left:0pt;margin-left:-75.5pt;margin-top:538.65pt;height:38.55pt;width:171.7pt;z-index:251666432;mso-width-relative:page;mso-height-relative:page;" coordorigin="1207,11926" coordsize="3434,771">
            <o:lock v:ext="edit" aspectratio="f"/>
            <v:rect id="_x0000_s1035" o:spid="_x0000_s1035" o:spt="1" style="position:absolute;left:1207;top:12104;height:546;width:3434;v-text-anchor:middle;" fillcolor="#F5A5A5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2" o:spid="_x0000_s1032" o:spt="5" type="#_x0000_t5" style="position:absolute;left:4340;top:11926;height:178;width:300;v-text-anchor:middl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29" o:spid="_x0000_s1029" o:spt="1" style="position:absolute;left:1207;top:11977;height:720;width:2718;v-text-anchor:middle;" filled="f" stroked="f" coordsize="21600,21600" o:gfxdata="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sKvxI2QAAAA4BAAAPAAAAAAAAAAEAIAAAACIAAABk&#10;cnMvZG93bnJldi54bWxQSwECFAAUAAAACACHTuJAP3+UWswBAABqAwAADgAAAAAAAAABACAAAAAo&#10;AQAAZHJzL2Uyb0RvYy54bWxQSwUGAAAAAAYABgBZAQAAZgUAAAAA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AB0FA58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自我评价</w:t>
                    </w:r>
                  </w:p>
                </w:txbxContent>
              </v:textbox>
            </v:rect>
          </v:group>
        </w:pict>
      </w:r>
      <w:r>
        <w:pict>
          <v:rect id="_x0000_s1027" o:spid="_x0000_s1027" o:spt="1" style="position:absolute;left:0pt;margin-left:-73.85pt;margin-top:579.3pt;height:115.2pt;width:142.85pt;z-index:251671552;mso-width-relative:page;mso-height-relative:page;" filled="f" stroked="f" coordsize="21600,21600" o:gfxdata="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UWB1RNsAAAAOAQAADwAAAAAAAAABACAAAAAiAAAAZHJzL2Rvd25y&#10;ZXYueG1sUEsBAhQAFAAAAAgAh07iQNJKSiCJAQAA7wIAAA4AAAAAAAAAAQAgAAAAKgEAAGRycy9l&#10;Mm9Eb2MueG1sUEsFBgAAAAAGAAYAWQEAACUFAAAAAA=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6820349E">
                  <w:pPr>
                    <w:pStyle w:val="3"/>
                    <w:spacing w:before="0" w:beforeAutospacing="0" w:after="0" w:afterAutospacing="0" w:line="432" w:lineRule="exact"/>
                    <w:jc w:val="left"/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</w:rPr>
                    <w:t>法学知识扎实，理论能力与实践能力并重，具备良好的适应能力，勤于思考，善于沟通，乐于学习，强于毅力，热爱生活，无心安逸，希望加入有志向有温度的团队</w:t>
                  </w:r>
                  <w:r>
                    <w:rPr>
                      <w:rFonts w:hint="eastAsia" w:ascii="微软雅黑" w:hAnsi="微软雅黑" w:eastAsia="微软雅黑" w:cstheme="minorBidi"/>
                      <w:color w:val="FFFFFF" w:themeColor="background1"/>
                      <w:kern w:val="24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sz w:val="21"/>
        </w:rPr>
        <w:pict>
          <v:group id="_x0000_s1089" o:spid="_x0000_s1089" o:spt="203" style="position:absolute;left:0pt;margin-left:-75.5pt;margin-top:396.3pt;height:43.35pt;width:171.7pt;z-index:251664384;mso-width-relative:page;mso-height-relative:page;" coordorigin="1207,9643" coordsize="3434,867">
            <o:lock v:ext="edit" aspectratio="f"/>
            <v:rect id="_x0000_s1036" o:spid="_x0000_s1036" o:spt="1" style="position:absolute;left:1207;top:9821;height:546;width:3434;v-text-anchor:middle;" fillcolor="#F5A5A5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</v:rect>
            <v:shape id="_x0000_s1033" o:spid="_x0000_s1033" o:spt="5" type="#_x0000_t5" style="position:absolute;left:4340;top:9643;height:178;width:300;v-text-anchor:middl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0" o:spid="_x0000_s1030" o:spt="1" style="position:absolute;left:1207;top:9675;height:835;width:2611;v-text-anchor:middle;" filled="f" stroked="f" coordsize="21600,21600" o:gfxdata="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d8AS9oAAAAMAQAADwAAAAAAAAABACAAAAAiAAAA&#10;ZHJzL2Rvd25yZXYueG1sUEsBAhQAFAAAAAgAh07iQF8cuorMAQAAagMAAA4AAAAAAAAAAQAgAAAA&#10;KQEAAGRycy9lMm9Eb2MueG1sUEsFBgAAAAAGAAYAWQEAAGcFAAAAAA=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2EBD3E84">
                    <w:pPr>
                      <w:pStyle w:val="3"/>
                      <w:spacing w:before="0" w:beforeAutospacing="0" w:after="0" w:afterAutospacing="0"/>
                      <w:rPr>
                        <w:rFonts w:hint="default" w:eastAsia="微软雅黑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  <w:lang w:val="en-US" w:eastAsia="zh-CN"/>
                      </w:rPr>
                      <w:t>专业技能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9248775</wp:posOffset>
            </wp:positionV>
            <wp:extent cx="1800225" cy="354330"/>
            <wp:effectExtent l="0" t="0" r="0" b="0"/>
            <wp:wrapNone/>
            <wp:docPr id="28" name="图片 2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-793115</wp:posOffset>
            </wp:positionV>
            <wp:extent cx="2019300" cy="368300"/>
            <wp:effectExtent l="0" t="0" r="0" b="0"/>
            <wp:wrapNone/>
            <wp:docPr id="10" name="图片 10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组合 26" o:spid="_x0000_s1091" o:spt="203" style="position:absolute;left:0pt;margin-left:-71.55pt;margin-top:281.85pt;height:115.9pt;width:154.8pt;z-index:251678720;mso-width-relative:page;mso-height-relative:page;" coordorigin="2581,24573" coordsize="3096,2318" o:gfxdata="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">
            <o:lock v:ext="edit" aspectratio="f"/>
            <v:rect id="矩形 11" o:spid="_x0000_s1092" o:spt="1" style="position:absolute;left:2931;top:24573;height:504;width:2747;" filled="f" stroked="f" coordsize="21600,21600" o:gfxdata="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fPHbsAAADb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35475D72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生日：199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.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21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group id="组合 19" o:spid="_x0000_s1093" o:spt="203" style="position:absolute;left:2581;top:24742;height:1697;width:256;" coordorigin="1258,7621" coordsize="256,169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<o:lock v:ext="edit" aspectratio="f"/>
              <v:shape id="任意多边形 12" o:spid="_x0000_s1094" style="position:absolute;left:1261;top:9152;height:166;width:248;v-text-anchor:middle;" fillcolor="#FFFFFF" filled="t" stroked="f" coordsize="4974795,3320682" o:gfxdata="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I14e5AAAA2wAA&#10;AA8AAAAAAAAAAQAgAAAAIgAAAGRycy9kb3ducmV2LnhtbFBLAQIUABQAAAAIAIdO4kAzLwWeOwAA&#10;ADkAAAAQAAAAAAAAAAEAIAAAAAgBAABkcnMvc2hhcGV4bWwueG1sUEsFBgAAAAAGAAYAWwEAALID&#10;AAAAAA==&#10;" path="m1897867,1805825l2485737,2315734,3073607,1805825,4820061,3320682,151413,3320682xm0,159634l1788328,1710812,0,3261996xm4974795,156753l4974795,3264872,3183146,1710812xm35040,0l4936434,0,2485737,2125709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3" o:spid="_x0000_s1095" style="position:absolute;left:1258;top:8128;height:212;width:248;v-text-anchor:middle;" fillcolor="#FFFFFF" filled="t" stroked="f" coordsize="648072,400516" o:gfxdata="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lZj+8AAAA&#10;2wAAAA8AAAAAAAAAAQAgAAAAIgAAAGRycy9kb3ducmV2LnhtbFBLAQIUABQAAAAIAIdO4kAzLwWe&#10;OwAAADkAAAAQAAAAAAAAAAEAIAAAAAsBAABkcnMvc2hhcGV4bWwueG1sUEsFBgAAAAAGAAYAWwEA&#10;ALUDAAAAAA=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path/>
                <v:fill on="t" focussize="0,0"/>
                <v:stroke on="f" weight="1pt"/>
                <v:imagedata o:title=""/>
                <o:lock v:ext="edit" aspectratio="f"/>
              </v:shape>
              <v:shape id="任意多边形 14" o:spid="_x0000_s1096" style="position:absolute;left:1264;top:8610;height:248;width:248;v-text-anchor:middle;" fillcolor="#FFFFFF" filled="t" stroked="f" coordsize="577593,577592" o:gfxdata="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3EJytwAAANsAAAAP&#10;AAAAAAAAAAEAIAAAACIAAABkcnMvZG93bnJldi54bWxQSwECFAAUAAAACACHTuJAMy8FnjsAAAA5&#10;AAAAEAAAAAAAAAABACAAAAAGAQAAZHJzL3NoYXBleG1sLnhtbFBLBQYAAAAABgAGAFsBAACwAwAA&#10;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path/>
                <v:fill on="t" focussize="0,0"/>
                <v:stroke on="f" weight="0.25pt"/>
                <v:imagedata o:title=""/>
                <o:lock v:ext="edit" aspectratio="f"/>
              </v:shape>
              <v:shape id="任意多边形 15" o:spid="_x0000_s1097" style="position:absolute;left:1258;top:7621;height:241;width:256;v-text-anchor:middle;" fillcolor="#FFFFFF" filled="t" stroked="f" coordsize="1993900,1873250" o:gfxdata="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q/d2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5206,120048;105680,47029;94037,92630;89424,65077;84129,57462;87937,56626;91034,55171;93480,53190;95245,50620;96576,47029;46359,101113;54875,64582;46359,65480;49673,56967;52986,55697;55649,53902;57631,51549;59024,48639;17496,21751;14003,24133;12334,28062;12890,129176;15549,132424;19691,133693;139076,132765;142075,129825;142971,28805;141673,24690;138427,21998;125629,26423;27234,21410;108812,16800;135583,9065;141425,9962;146588,12438;150761,16274;153729,21132;155182,26825;155058,129300;153327,134838;150143,139541;145784,143161;140498,145388;19691,146038;13848,145141;8655,142635;4482,138829;1545,133971;92,128309;216,25804;1916,20265;5100,15532;9490,11912;14776,9684;29645,9065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  <v:rect id="矩形 20" o:spid="_x0000_s1098" o:spt="1" style="position:absolute;left:2931;top:25073;height:504;width:2747;" filled="f" stroked="f" coordsize="21600,21600" o:gfxdata="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6A7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AEDF815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地址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：北京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 xml:space="preserve"> 东城</w:t>
                    </w:r>
                  </w:p>
                </w:txbxContent>
              </v:textbox>
            </v:rect>
            <v:rect id="_x0000_s1099" o:spid="_x0000_s1099" o:spt="1" style="position:absolute;left:2931;top:25583;height:504;width:2747;" filled="f" stroked="f" coordsize="21600,21600" o:gfxdata="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psFoL4A&#10;AADbAAAADwAAAAAAAAABACAAAAAiAAAAZHJzL2Rvd25yZXYueG1sUEsBAhQAFAAAAAgAh07iQDMv&#10;BZ47AAAAOQAAABAAAAAAAAAAAQAgAAAADQEAAGRycy9zaGFwZXhtbC54bWxQSwUGAAAAAAYABgBb&#10;AQAAtwMAAAAA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22DB9936">
                    <w:pPr>
                      <w:pStyle w:val="3"/>
                      <w:tabs>
                        <w:tab w:val="left" w:pos="420"/>
                        <w:tab w:val="left" w:pos="1890"/>
                        <w:tab w:val="left" w:pos="2100"/>
                      </w:tabs>
                      <w:spacing w:before="0" w:beforeAutospacing="0" w:after="0" w:afterAutospacing="0" w:line="360" w:lineRule="exact"/>
                      <w:textAlignment w:val="baseline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</w:rPr>
                      <w:t>电话：</w:t>
                    </w: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1234567890</w:t>
                    </w:r>
                  </w:p>
                </w:txbxContent>
              </v:textbox>
            </v:rect>
            <v:rect id="矩形 25" o:spid="_x0000_s1100" o:spt="1" style="position:absolute;left:2931;top:26123;height:768;width:2747;" filled="f" stroked="f" coordsize="21600,21600" o:gfxdata="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gA6O/&#10;AAAA2wAAAA8AAAAAAAAAAQAgAAAAIgAAAGRycy9kb3ducmV2LnhtbFBLAQIUABQAAAAIAIdO4kAz&#10;LwWeOwAAADkAAAAQAAAAAAAAAAEAIAAAAA4BAABkcnMvc2hhcGV4bWwueG1sUEsFBgAAAAAGAAYA&#10;WwEAALgDAAAAAA==&#10;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04A24E0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邮箱：1234567890000000</w:t>
                    </w:r>
                  </w:p>
                  <w:p w14:paraId="14A3B8E1"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 w:val="0"/>
                      <w:topLinePunct w:val="0"/>
                      <w:bidi w:val="0"/>
                      <w:adjustRightInd/>
                      <w:snapToGrid/>
                      <w:textAlignment w:val="auto"/>
                      <w:rPr>
                        <w:rFonts w:hint="default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theme="minorBidi"/>
                        <w:b w:val="0"/>
                        <w:bCs w:val="0"/>
                        <w:color w:val="FFFFFF" w:themeColor="background1"/>
                        <w:kern w:val="24"/>
                        <w:sz w:val="18"/>
                        <w:szCs w:val="18"/>
                        <w:lang w:val="en-US" w:eastAsia="zh-CN"/>
                      </w:rPr>
                      <w:t>0000000000@163.com</w:t>
                    </w:r>
                  </w:p>
                </w:txbxContent>
              </v:textbox>
            </v:rect>
          </v:group>
        </w:pict>
      </w:r>
      <w:r>
        <w:rPr>
          <w:sz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-987425</wp:posOffset>
            </wp:positionH>
            <wp:positionV relativeFrom="paragraph">
              <wp:posOffset>-765810</wp:posOffset>
            </wp:positionV>
            <wp:extent cx="1800225" cy="354330"/>
            <wp:effectExtent l="0" t="0" r="0" b="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-734695</wp:posOffset>
            </wp:positionH>
            <wp:positionV relativeFrom="paragraph">
              <wp:posOffset>289560</wp:posOffset>
            </wp:positionV>
            <wp:extent cx="1379220" cy="1858645"/>
            <wp:effectExtent l="281305" t="216535" r="219075" b="274320"/>
            <wp:wrapNone/>
            <wp:docPr id="5" name="图片 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6"/>
                    <a:srcRect l="530" r="530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858645"/>
                    </a:xfrm>
                    <a:prstGeom prst="rect">
                      <a:avLst/>
                    </a:prstGeom>
                    <a:grp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203200" dist="38100" dir="9600000" sx="104000" sy="104000" algn="ctr" rotWithShape="0">
                        <a:prstClr val="black">
                          <a:alpha val="6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087" o:spid="_x0000_s1087" o:spt="203" style="position:absolute;left:0pt;margin-left:-75.5pt;margin-top:236.45pt;height:40.4pt;width:171.7pt;z-index:251664384;mso-width-relative:page;mso-height-relative:page;" coordorigin="1207,6452" coordsize="3434,808">
            <o:lock v:ext="edit" aspectratio="f"/>
            <v:rect id="_x0000_s1038" o:spid="_x0000_s1038" o:spt="1" style="position:absolute;left:1207;top:6630;height:546;width:3434;v-text-anchor:middle;" fillcolor="#F5A5A5" filled="t" stroked="f" coordsize="21600,21600">
              <v:path/>
              <v:fill on="t" color2="#FFFFFF" focussize="0,0"/>
              <v:stroke on="f" weight="4.5pt"/>
              <v:imagedata o:title=""/>
              <o:lock v:ext="edit" aspectratio="f"/>
              <v:shadow on="t" type="perspective" obscured="f" color="#000000" opacity="39321f" offset="-2.81905511811024pt,1.02606299212598pt" offset2="0pt,0pt" origin="0f,0f" matrix="68157f,0f,0f,68157f,0,0"/>
              <v:textbox>
                <w:txbxContent>
                  <w:p w14:paraId="23FF89C0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</w:p>
                </w:txbxContent>
              </v:textbox>
            </v:rect>
            <v:shape id="_x0000_s1034" o:spid="_x0000_s1034" o:spt="5" type="#_x0000_t5" style="position:absolute;left:4340;top:6452;height:178;width:300;v-text-anchor:middl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<v:path/>
              <v:fill on="t" color2="#FFFFFF" focussize="0,0"/>
              <v:stroke on="f" weight="1pt"/>
              <v:imagedata o:title=""/>
              <o:lock v:ext="edit" aspectratio="f"/>
            </v:shape>
            <v:rect id="_x0000_s1031" o:spid="_x0000_s1031" o:spt="1" style="position:absolute;left:1207;top:6502;height:758;width:2505;v-text-anchor:middle;" filled="f" stroked="f" coordsize="21600,21600" o:gfxdata="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wxiwfaAAAACwEAAA8AAAAAAAAAAQAgAAAAIgAA&#10;AGRycy9kb3ducmV2LnhtbFBLAQIUABQAAAAIAIdO4kCh8o6YzQEAAGoDAAAOAAAAAAAAAAEAIAAA&#10;ACkBAABkcnMvZTJvRG9jLnhtbFBLBQYAAAAABgAGAFkBAABoBQAAAAA=&#10;">
              <v:path/>
              <v:fill on="f" focussize="0,0"/>
              <v:stroke on="f" weight="4.5pt"/>
              <v:imagedata o:title=""/>
              <o:lock v:ext="edit" aspectratio="f"/>
              <v:textbox>
                <w:txbxContent>
                  <w:p w14:paraId="1D9F7A46">
                    <w:pPr>
                      <w:pStyle w:val="3"/>
                      <w:spacing w:before="0" w:beforeAutospacing="0" w:after="0" w:afterAutospacing="0"/>
                    </w:pP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"/>
                        <w:szCs w:val="2"/>
                      </w:rPr>
                      <w:t xml:space="preserve"> </w:t>
                    </w:r>
                    <w:r>
                      <w:rPr>
                        <w:rFonts w:hint="eastAsia" w:ascii="微软雅黑" w:hAnsi="微软雅黑" w:eastAsia="微软雅黑" w:cstheme="minorBidi"/>
                        <w:b/>
                        <w:bCs/>
                        <w:color w:val="FFFFFF" w:themeColor="background1"/>
                        <w:spacing w:val="60"/>
                        <w:kern w:val="24"/>
                        <w:sz w:val="28"/>
                        <w:szCs w:val="28"/>
                      </w:rPr>
                      <w:t>基础信息</w:t>
                    </w:r>
                  </w:p>
                </w:txbxContent>
              </v:textbox>
            </v:rect>
          </v:group>
        </w:pict>
      </w:r>
      <w:r>
        <w:pict>
          <v:rect id="_x0000_s1037" o:spid="_x0000_s1037" o:spt="1" style="position:absolute;left:0pt;margin-left:-73.55pt;margin-top:-28.55pt;height:37.2pt;width:137.35pt;z-index:251661312;mso-width-relative:page;mso-height-relative:page;" filled="f" stroked="f" coordsize="21600,21600" o:gfxdata="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hHM13aAAAACwEAAA8AAAAAAAAAAQAgAAAAIgAAAGRycy9kb3ducmV2&#10;LnhtbFBLAQIUABQAAAAIAIdO4kBvCg19iAEAAOwCAAAOAAAAAAAAAAEAIAAAACkBAABkcnMvZTJv&#10;RG9jLnhtbFBLBQYAAAAABgAGAFkBAAAjBQAAAAA=&#10;">
            <v:path/>
            <v:fill on="f" focussize="0,0"/>
            <v:stroke on="f"/>
            <v:imagedata o:title=""/>
            <o:lock v:ext="edit"/>
            <v:textbox style="mso-fit-shape-to-text:t;">
              <w:txbxContent>
                <w:p w14:paraId="593CD778">
                  <w:pPr>
                    <w:pStyle w:val="3"/>
                    <w:spacing w:before="0" w:beforeAutospacing="0" w:after="0" w:afterAutospacing="0" w:line="300" w:lineRule="exact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北京航空航天大学法学院</w:t>
                  </w:r>
                </w:p>
                <w:p w14:paraId="10ED4962">
                  <w:pPr>
                    <w:pStyle w:val="3"/>
                    <w:spacing w:before="0" w:beforeAutospacing="0" w:after="0" w:afterAutospacing="0"/>
                    <w:jc w:val="center"/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</w:pPr>
                  <w:r>
                    <w:rPr>
                      <w:rFonts w:hint="eastAsia" w:ascii="微软雅黑" w:hAnsi="微软雅黑" w:eastAsia="微软雅黑" w:cstheme="minorBidi"/>
                      <w:b/>
                      <w:bCs/>
                      <w:color w:val="FFFFFF" w:themeColor="background1"/>
                      <w:kern w:val="24"/>
                      <w:sz w:val="22"/>
                      <w:szCs w:val="22"/>
                    </w:rPr>
                    <w:t>硕士研究生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52593"/>
    <w:multiLevelType w:val="singleLevel"/>
    <w:tmpl w:val="972525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873729"/>
    <w:multiLevelType w:val="singleLevel"/>
    <w:tmpl w:val="A98737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1ZTViNTJhNjg2MjA3YjUxN2RlOTBjMjk2Y2M1MDUifQ=="/>
  </w:docVars>
  <w:rsids>
    <w:rsidRoot w:val="375A493F"/>
    <w:rsid w:val="000D5553"/>
    <w:rsid w:val="000D66FF"/>
    <w:rsid w:val="00127990"/>
    <w:rsid w:val="0056491B"/>
    <w:rsid w:val="007669CA"/>
    <w:rsid w:val="00843008"/>
    <w:rsid w:val="008B11F0"/>
    <w:rsid w:val="00E479B9"/>
    <w:rsid w:val="06C634BB"/>
    <w:rsid w:val="08901F3B"/>
    <w:rsid w:val="1C513839"/>
    <w:rsid w:val="1F54322D"/>
    <w:rsid w:val="2F712A5F"/>
    <w:rsid w:val="375A493F"/>
    <w:rsid w:val="4D701A35"/>
    <w:rsid w:val="4E990539"/>
    <w:rsid w:val="65000AC6"/>
    <w:rsid w:val="786E5F46"/>
    <w:rsid w:val="7E11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79"/>
    <customShpInfo spid="_x0000_s1040"/>
    <customShpInfo spid="_x0000_s1055"/>
    <customShpInfo spid="_x0000_s1054"/>
    <customShpInfo spid="_x0000_s1053"/>
    <customShpInfo spid="_x0000_s1052"/>
    <customShpInfo spid="_x0000_s1076"/>
    <customShpInfo spid="_x0000_s1047"/>
    <customShpInfo spid="_x0000_s1046"/>
    <customShpInfo spid="_x0000_s1045"/>
    <customShpInfo spid="_x0000_s1044"/>
    <customShpInfo spid="_x0000_s1078"/>
    <customShpInfo spid="_x0000_s1039"/>
    <customShpInfo spid="_x0000_s1042"/>
    <customShpInfo spid="_x0000_s1043"/>
    <customShpInfo spid="_x0000_s1063"/>
    <customShpInfo spid="_x0000_s1062"/>
    <customShpInfo spid="_x0000_s1061"/>
    <customShpInfo spid="_x0000_s1060"/>
    <customShpInfo spid="_x0000_s1074"/>
    <customShpInfo spid="_x0000_s1059"/>
    <customShpInfo spid="_x0000_s1058"/>
    <customShpInfo spid="_x0000_s1057"/>
    <customShpInfo spid="_x0000_s1056"/>
    <customShpInfo spid="_x0000_s1075"/>
    <customShpInfo spid="_x0000_s1035"/>
    <customShpInfo spid="_x0000_s1032"/>
    <customShpInfo spid="_x0000_s1029"/>
    <customShpInfo spid="_x0000_s1090"/>
    <customShpInfo spid="_x0000_s1027"/>
    <customShpInfo spid="_x0000_s1036"/>
    <customShpInfo spid="_x0000_s1033"/>
    <customShpInfo spid="_x0000_s1030"/>
    <customShpInfo spid="_x0000_s1089"/>
    <customShpInfo spid="_x0000_s1092"/>
    <customShpInfo spid="_x0000_s1094"/>
    <customShpInfo spid="_x0000_s1095"/>
    <customShpInfo spid="_x0000_s1096"/>
    <customShpInfo spid="_x0000_s1097"/>
    <customShpInfo spid="_x0000_s1093"/>
    <customShpInfo spid="_x0000_s1098"/>
    <customShpInfo spid="_x0000_s1099"/>
    <customShpInfo spid="_x0000_s1100"/>
    <customShpInfo spid="_x0000_s1091"/>
    <customShpInfo spid="_x0000_s1038"/>
    <customShpInfo spid="_x0000_s1034"/>
    <customShpInfo spid="_x0000_s1031"/>
    <customShpInfo spid="_x0000_s1087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简历—创意定制B.docx</Template>
  <Pages>1</Pages>
  <Words>7</Words>
  <Characters>40</Characters>
  <Lines>1</Lines>
  <Paragraphs>1</Paragraphs>
  <TotalTime>0</TotalTime>
  <ScaleCrop>false</ScaleCrop>
  <LinksUpToDate>false</LinksUpToDate>
  <CharactersWithSpaces>46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2016-03-10T05:15:00Z</dcterms:created>
  <dc:creator>Administrator</dc:creator>
  <cp:lastModifiedBy>86130</cp:lastModifiedBy>
  <dcterms:modified xsi:type="dcterms:W3CDTF">2025-05-11T10:13:52Z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462434F3E7E544C4AB6A3EF4B38493F2_12</vt:lpwstr>
  </property>
</Properties>
</file>